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7251F01" w14:textId="6C1A1BE6" w:rsidR="00D11708" w:rsidRPr="002A54EF" w:rsidRDefault="006530CB" w:rsidP="002A54EF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5E3444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5E3444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5E3444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4F9CFF83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5F883479" w14:textId="3C9B5F39" w:rsidR="00257195" w:rsidRPr="00F62B3A" w:rsidRDefault="00257195" w:rsidP="00F62B3A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31C50D7E" w14:textId="2981F31C" w:rsidR="001D4279" w:rsidRPr="008074AE" w:rsidRDefault="00257195" w:rsidP="00F11937">
      <w:pPr>
        <w:pStyle w:val="Style2"/>
        <w:spacing w:after="240"/>
        <w:jc w:val="both"/>
        <w:rPr>
          <w:sz w:val="18"/>
          <w:szCs w:val="18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</w:t>
      </w:r>
      <w:r w:rsidR="00F11937">
        <w:rPr>
          <w:rStyle w:val="CharStyle3"/>
          <w:color w:val="000000"/>
        </w:rPr>
        <w:t>cze.</w:t>
      </w:r>
    </w:p>
    <w:sectPr w:rsidR="001D4279" w:rsidRPr="008074AE" w:rsidSect="00A25D7C">
      <w:headerReference w:type="first" r:id="rId13"/>
      <w:footerReference w:type="first" r:id="rId14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2E521" w14:textId="77777777" w:rsidR="005E3444" w:rsidRDefault="005E3444">
      <w:r>
        <w:separator/>
      </w:r>
    </w:p>
  </w:endnote>
  <w:endnote w:type="continuationSeparator" w:id="0">
    <w:p w14:paraId="4391AC84" w14:textId="77777777" w:rsidR="005E3444" w:rsidRDefault="005E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DA7218" w:rsidRPr="00C50F0D" w14:paraId="77902795" w14:textId="77777777" w:rsidTr="00DD77D6">
      <w:tc>
        <w:tcPr>
          <w:tcW w:w="3970" w:type="dxa"/>
        </w:tcPr>
        <w:p w14:paraId="6E156141" w14:textId="77777777" w:rsidR="00DA7218" w:rsidRDefault="00DA7218" w:rsidP="00DA7218">
          <w:pPr>
            <w:pStyle w:val="Stopka"/>
          </w:pPr>
          <w:bookmarkStart w:id="0" w:name="_Hlk210214058"/>
          <w:bookmarkStart w:id="1" w:name="_Hlk210214059"/>
          <w:bookmarkStart w:id="2" w:name="_Hlk210214081"/>
          <w:bookmarkStart w:id="3" w:name="_Hlk210214082"/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704B6507" wp14:editId="176FBEF2">
                    <wp:simplePos x="0" y="0"/>
                    <wp:positionH relativeFrom="margin">
                      <wp:posOffset>-2017262</wp:posOffset>
                    </wp:positionH>
                    <wp:positionV relativeFrom="paragraph">
                      <wp:posOffset>17055</wp:posOffset>
                    </wp:positionV>
                    <wp:extent cx="8952614" cy="10633"/>
                    <wp:effectExtent l="0" t="0" r="20320" b="27940"/>
                    <wp:wrapNone/>
                    <wp:docPr id="3" name="Straight Connector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8952614" cy="1063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4068F5B" id="Straight Connector 1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58.85pt,1.35pt" to="546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" strokecolor="black [3200]" strokeweight=".5pt">
                    <v:stroke joinstyle="miter"/>
                    <w10:wrap anchorx="margin"/>
                  </v:line>
                </w:pict>
              </mc:Fallback>
            </mc:AlternateContent>
          </w:r>
          <w:bookmarkEnd w:id="0"/>
          <w:bookmarkEnd w:id="1"/>
          <w:bookmarkEnd w:id="2"/>
          <w:bookmarkEnd w:id="3"/>
        </w:p>
        <w:p w14:paraId="4540F8A5" w14:textId="77777777" w:rsidR="00DA7218" w:rsidRPr="00C50F0D" w:rsidRDefault="00DA7218" w:rsidP="00DA7218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688F997F" w14:textId="77777777" w:rsidR="00DA7218" w:rsidRPr="00C50F0D" w:rsidRDefault="00DA7218" w:rsidP="00DA7218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8720" behindDoc="0" locked="0" layoutInCell="1" allowOverlap="1" wp14:anchorId="34FD1811" wp14:editId="6C9108F5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F8FC48" w14:textId="77777777" w:rsidR="00DA7218" w:rsidRPr="006F22D8" w:rsidRDefault="00DA7218" w:rsidP="00DA7218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9F34B44" w14:textId="77777777" w:rsidR="00DA7218" w:rsidRPr="006F22D8" w:rsidRDefault="00DA7218" w:rsidP="00DA7218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059B6C3D" w14:textId="77777777" w:rsidR="00DA7218" w:rsidRPr="006F22D8" w:rsidRDefault="00DA7218" w:rsidP="00DA7218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36940F71" w14:textId="77777777" w:rsidR="00DA7218" w:rsidRPr="006F22D8" w:rsidRDefault="00DA7218" w:rsidP="00DA7218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9F78E7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10 687 868 000,00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4FD181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BF8FC48" w14:textId="77777777" w:rsidR="00DA7218" w:rsidRPr="006F22D8" w:rsidRDefault="00DA7218" w:rsidP="00DA7218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9F34B44" w14:textId="77777777" w:rsidR="00DA7218" w:rsidRPr="006F22D8" w:rsidRDefault="00DA7218" w:rsidP="00DA7218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059B6C3D" w14:textId="77777777" w:rsidR="00DA7218" w:rsidRPr="006F22D8" w:rsidRDefault="00DA7218" w:rsidP="00DA7218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36940F71" w14:textId="77777777" w:rsidR="00DA7218" w:rsidRPr="006F22D8" w:rsidRDefault="00DA7218" w:rsidP="00DA7218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9F78E7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10 687 868 000,00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7696" behindDoc="0" locked="0" layoutInCell="1" allowOverlap="1" wp14:anchorId="13119578" wp14:editId="249FD6D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212D20" w14:textId="77777777" w:rsidR="00DA7218" w:rsidRDefault="00DA7218" w:rsidP="00DA7218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38CD24FA" w14:textId="77777777" w:rsidR="00DA7218" w:rsidRPr="00910C8C" w:rsidRDefault="00DA7218" w:rsidP="00DA7218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we Wrocławiu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Ziębicka 44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50-507 Wrocław</w:t>
                                </w:r>
                              </w:p>
                              <w:p w14:paraId="31106A6E" w14:textId="77777777" w:rsidR="00DA7218" w:rsidRPr="006F22D8" w:rsidRDefault="00DA7218" w:rsidP="00DA7218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3119578" id="Text Box 8" o:spid="_x0000_s1027" type="#_x0000_t202" style="position:absolute;left:0;text-align:left;margin-left:-86.45pt;margin-top:10.15pt;width:167.8pt;height:6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69212D20" w14:textId="77777777" w:rsidR="00DA7218" w:rsidRDefault="00DA7218" w:rsidP="00DA7218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38CD24FA" w14:textId="77777777" w:rsidR="00DA7218" w:rsidRPr="00910C8C" w:rsidRDefault="00DA7218" w:rsidP="00DA7218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we Wrocławiu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Ziębicka 44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50-507 Wrocław</w:t>
                          </w:r>
                        </w:p>
                        <w:p w14:paraId="31106A6E" w14:textId="77777777" w:rsidR="00DA7218" w:rsidRPr="006F22D8" w:rsidRDefault="00DA7218" w:rsidP="00DA7218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6672" behindDoc="0" locked="0" layoutInCell="1" allowOverlap="1" wp14:anchorId="2300C893" wp14:editId="701B6F2A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CFCF1B" w14:textId="77777777" w:rsidR="00DA7218" w:rsidRPr="006F22D8" w:rsidRDefault="00DA7218" w:rsidP="00DA7218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08493426" w14:textId="77777777" w:rsidR="00DA7218" w:rsidRPr="006F22D8" w:rsidRDefault="00DA7218" w:rsidP="00DA7218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625A83" w14:textId="77777777" w:rsidR="00DA7218" w:rsidRPr="006F22D8" w:rsidRDefault="00DA7218" w:rsidP="00DA7218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300C893" id="Text Box 4" o:spid="_x0000_s1028" type="#_x0000_t202" style="position:absolute;left:0;text-align:left;margin-left:-211.2pt;margin-top:10.15pt;width:139.65pt;height:63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5DCFCF1B" w14:textId="77777777" w:rsidR="00DA7218" w:rsidRPr="006F22D8" w:rsidRDefault="00DA7218" w:rsidP="00DA7218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08493426" w14:textId="77777777" w:rsidR="00DA7218" w:rsidRPr="006F22D8" w:rsidRDefault="00DA7218" w:rsidP="00DA7218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625A83" w14:textId="77777777" w:rsidR="00DA7218" w:rsidRPr="006F22D8" w:rsidRDefault="00DA7218" w:rsidP="00DA7218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67848E33" wp14:editId="635022C0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374316" w14:textId="77777777" w:rsidR="00DA7218" w:rsidRPr="006F22D8" w:rsidRDefault="00DA7218" w:rsidP="00DA7218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7848E33" id="Text Box 11" o:spid="_x0000_s1029" type="#_x0000_t202" style="position:absolute;left:0;text-align:left;margin-left:243.85pt;margin-top:38.55pt;width:66.6pt;height:17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7374316" w14:textId="77777777" w:rsidR="00DA7218" w:rsidRPr="006F22D8" w:rsidRDefault="00DA7218" w:rsidP="00DA7218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80088E2" w14:textId="77777777" w:rsidR="00DA7218" w:rsidRPr="00C50F0D" w:rsidRDefault="00DA7218" w:rsidP="00DA7218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071D8323" w:rsidR="00590DCB" w:rsidRDefault="00590DCB" w:rsidP="00431023">
    <w:pPr>
      <w:pStyle w:val="Stopka"/>
    </w:pP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4CDD7" w14:textId="77777777" w:rsidR="005E3444" w:rsidRDefault="005E3444">
      <w:r>
        <w:separator/>
      </w:r>
    </w:p>
  </w:footnote>
  <w:footnote w:type="continuationSeparator" w:id="0">
    <w:p w14:paraId="0BE64A36" w14:textId="77777777" w:rsidR="005E3444" w:rsidRDefault="005E3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1501" w14:textId="5FE08EBB" w:rsidR="00F11937" w:rsidRPr="001D560F" w:rsidRDefault="00F11937" w:rsidP="002A54EF">
    <w:pPr>
      <w:pStyle w:val="Nagwek"/>
      <w:jc w:val="right"/>
      <w:rPr>
        <w:rFonts w:cs="Arial"/>
        <w:b/>
        <w:sz w:val="20"/>
      </w:rPr>
    </w:pPr>
    <w:r w:rsidRPr="00A5511D">
      <w:rPr>
        <w:rFonts w:cs="Arial"/>
        <w:b/>
        <w:bCs/>
        <w:sz w:val="20"/>
      </w:rPr>
      <w:t>Załącznik</w:t>
    </w:r>
    <w:r w:rsidRPr="00A5511D">
      <w:rPr>
        <w:rFonts w:cs="Arial"/>
        <w:b/>
        <w:sz w:val="20"/>
      </w:rPr>
      <w:t xml:space="preserve"> nr 2.1 </w:t>
    </w:r>
    <w:r>
      <w:rPr>
        <w:rFonts w:cs="Arial"/>
        <w:b/>
        <w:sz w:val="20"/>
      </w:rPr>
      <w:t xml:space="preserve">do Zapytania ofertowego </w:t>
    </w:r>
    <w:r w:rsidR="002A54EF" w:rsidRPr="002A54EF">
      <w:rPr>
        <w:rFonts w:cs="Arial"/>
        <w:b/>
        <w:sz w:val="20"/>
      </w:rPr>
      <w:t>„</w:t>
    </w:r>
    <w:r w:rsidR="00DA7218" w:rsidRPr="00DA7218">
      <w:rPr>
        <w:rFonts w:cs="Arial"/>
        <w:b/>
        <w:sz w:val="20"/>
      </w:rPr>
      <w:t>Dostawa pojazdów samochodowych - specjalistyczny kontener THT z zabudową przestrzeni ładunkowej dla Polskiej Spółki Gazownictwa sp. z o.o. Oddziału Zakładu Gazowniczego we Wrocławiu</w:t>
    </w:r>
    <w:r w:rsidR="002A54EF" w:rsidRPr="002A54EF">
      <w:rPr>
        <w:rFonts w:cs="Arial"/>
        <w:b/>
        <w:sz w:val="20"/>
      </w:rPr>
      <w:t>”</w:t>
    </w:r>
  </w:p>
  <w:p w14:paraId="42C0CEDF" w14:textId="77777777" w:rsidR="00F11937" w:rsidRDefault="00F119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9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56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6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9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3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0"/>
  </w:num>
  <w:num w:numId="2" w16cid:durableId="245194207">
    <w:abstractNumId w:val="74"/>
  </w:num>
  <w:num w:numId="3" w16cid:durableId="1089697255">
    <w:abstractNumId w:val="81"/>
  </w:num>
  <w:num w:numId="4" w16cid:durableId="518665816">
    <w:abstractNumId w:val="25"/>
  </w:num>
  <w:num w:numId="5" w16cid:durableId="25647178">
    <w:abstractNumId w:val="5"/>
  </w:num>
  <w:num w:numId="6" w16cid:durableId="881795476">
    <w:abstractNumId w:val="63"/>
  </w:num>
  <w:num w:numId="7" w16cid:durableId="1008215186">
    <w:abstractNumId w:val="43"/>
  </w:num>
  <w:num w:numId="8" w16cid:durableId="1485126445">
    <w:abstractNumId w:val="56"/>
  </w:num>
  <w:num w:numId="9" w16cid:durableId="1870021227">
    <w:abstractNumId w:val="23"/>
  </w:num>
  <w:num w:numId="10" w16cid:durableId="788822764">
    <w:abstractNumId w:val="46"/>
  </w:num>
  <w:num w:numId="11" w16cid:durableId="1952005908">
    <w:abstractNumId w:val="85"/>
  </w:num>
  <w:num w:numId="12" w16cid:durableId="1685665645">
    <w:abstractNumId w:val="33"/>
  </w:num>
  <w:num w:numId="13" w16cid:durableId="1809006257">
    <w:abstractNumId w:val="30"/>
  </w:num>
  <w:num w:numId="14" w16cid:durableId="1420448262">
    <w:abstractNumId w:val="14"/>
  </w:num>
  <w:num w:numId="15" w16cid:durableId="1297250702">
    <w:abstractNumId w:val="67"/>
  </w:num>
  <w:num w:numId="16" w16cid:durableId="1952782485">
    <w:abstractNumId w:val="49"/>
  </w:num>
  <w:num w:numId="17" w16cid:durableId="436102842">
    <w:abstractNumId w:val="68"/>
  </w:num>
  <w:num w:numId="18" w16cid:durableId="771823184">
    <w:abstractNumId w:val="8"/>
  </w:num>
  <w:num w:numId="19" w16cid:durableId="1120227665">
    <w:abstractNumId w:val="50"/>
  </w:num>
  <w:num w:numId="20" w16cid:durableId="1771007772">
    <w:abstractNumId w:val="26"/>
  </w:num>
  <w:num w:numId="21" w16cid:durableId="1843660178">
    <w:abstractNumId w:val="57"/>
  </w:num>
  <w:num w:numId="22" w16cid:durableId="510989526">
    <w:abstractNumId w:val="44"/>
  </w:num>
  <w:num w:numId="23" w16cid:durableId="522742870">
    <w:abstractNumId w:val="51"/>
  </w:num>
  <w:num w:numId="24" w16cid:durableId="572014028">
    <w:abstractNumId w:val="83"/>
  </w:num>
  <w:num w:numId="25" w16cid:durableId="946619712">
    <w:abstractNumId w:val="39"/>
  </w:num>
  <w:num w:numId="26" w16cid:durableId="2087799732">
    <w:abstractNumId w:val="77"/>
  </w:num>
  <w:num w:numId="27" w16cid:durableId="1639722664">
    <w:abstractNumId w:val="17"/>
  </w:num>
  <w:num w:numId="28" w16cid:durableId="1992365686">
    <w:abstractNumId w:val="45"/>
  </w:num>
  <w:num w:numId="29" w16cid:durableId="206112387">
    <w:abstractNumId w:val="64"/>
  </w:num>
  <w:num w:numId="30" w16cid:durableId="482619971">
    <w:abstractNumId w:val="79"/>
  </w:num>
  <w:num w:numId="31" w16cid:durableId="243229659">
    <w:abstractNumId w:val="52"/>
  </w:num>
  <w:num w:numId="32" w16cid:durableId="1258826265">
    <w:abstractNumId w:val="7"/>
  </w:num>
  <w:num w:numId="33" w16cid:durableId="1728409043">
    <w:abstractNumId w:val="53"/>
  </w:num>
  <w:num w:numId="34" w16cid:durableId="1475640184">
    <w:abstractNumId w:val="73"/>
  </w:num>
  <w:num w:numId="35" w16cid:durableId="2054454270">
    <w:abstractNumId w:val="31"/>
  </w:num>
  <w:num w:numId="36" w16cid:durableId="134571864">
    <w:abstractNumId w:val="34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5"/>
  </w:num>
  <w:num w:numId="40" w16cid:durableId="747192911">
    <w:abstractNumId w:val="60"/>
  </w:num>
  <w:num w:numId="41" w16cid:durableId="785009284">
    <w:abstractNumId w:val="72"/>
  </w:num>
  <w:num w:numId="42" w16cid:durableId="1282110272">
    <w:abstractNumId w:val="66"/>
  </w:num>
  <w:num w:numId="43" w16cid:durableId="2103135822">
    <w:abstractNumId w:val="75"/>
  </w:num>
  <w:num w:numId="44" w16cid:durableId="150217821">
    <w:abstractNumId w:val="40"/>
  </w:num>
  <w:num w:numId="45" w16cid:durableId="1671985734">
    <w:abstractNumId w:val="62"/>
  </w:num>
  <w:num w:numId="46" w16cid:durableId="1922375889">
    <w:abstractNumId w:val="84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5"/>
  </w:num>
  <w:num w:numId="51" w16cid:durableId="127389838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7"/>
  </w:num>
  <w:num w:numId="54" w16cid:durableId="1328435291">
    <w:abstractNumId w:val="38"/>
  </w:num>
  <w:num w:numId="55" w16cid:durableId="674503366">
    <w:abstractNumId w:val="13"/>
  </w:num>
  <w:num w:numId="56" w16cid:durableId="1492331304">
    <w:abstractNumId w:val="58"/>
  </w:num>
  <w:num w:numId="57" w16cid:durableId="1634024600">
    <w:abstractNumId w:val="78"/>
  </w:num>
  <w:num w:numId="58" w16cid:durableId="778794190">
    <w:abstractNumId w:val="71"/>
  </w:num>
  <w:num w:numId="59" w16cid:durableId="1775787579">
    <w:abstractNumId w:val="18"/>
  </w:num>
  <w:num w:numId="60" w16cid:durableId="1123041711">
    <w:abstractNumId w:val="69"/>
  </w:num>
  <w:num w:numId="61" w16cid:durableId="242375273">
    <w:abstractNumId w:val="86"/>
  </w:num>
  <w:num w:numId="62" w16cid:durableId="2022538834">
    <w:abstractNumId w:val="27"/>
  </w:num>
  <w:num w:numId="63" w16cid:durableId="440228833">
    <w:abstractNumId w:val="6"/>
  </w:num>
  <w:num w:numId="64" w16cid:durableId="494030307">
    <w:abstractNumId w:val="29"/>
  </w:num>
  <w:num w:numId="65" w16cid:durableId="878857754">
    <w:abstractNumId w:val="54"/>
  </w:num>
  <w:num w:numId="66" w16cid:durableId="1459950239">
    <w:abstractNumId w:val="36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1"/>
  </w:num>
  <w:num w:numId="70" w16cid:durableId="1089153194">
    <w:abstractNumId w:val="32"/>
  </w:num>
  <w:num w:numId="71" w16cid:durableId="709493353">
    <w:abstractNumId w:val="47"/>
  </w:num>
  <w:num w:numId="72" w16cid:durableId="1405180732">
    <w:abstractNumId w:val="48"/>
  </w:num>
  <w:num w:numId="73" w16cid:durableId="818956494">
    <w:abstractNumId w:val="59"/>
  </w:num>
  <w:num w:numId="74" w16cid:durableId="2063794418">
    <w:abstractNumId w:val="61"/>
  </w:num>
  <w:num w:numId="75" w16cid:durableId="1159230554">
    <w:abstractNumId w:val="70"/>
  </w:num>
  <w:num w:numId="76" w16cid:durableId="1270891772">
    <w:abstractNumId w:val="10"/>
  </w:num>
  <w:num w:numId="77" w16cid:durableId="1973515210">
    <w:abstractNumId w:val="21"/>
  </w:num>
  <w:num w:numId="78" w16cid:durableId="1952470314">
    <w:abstractNumId w:val="12"/>
  </w:num>
  <w:num w:numId="79" w16cid:durableId="1313677468">
    <w:abstractNumId w:val="76"/>
  </w:num>
  <w:num w:numId="80" w16cid:durableId="701252141">
    <w:abstractNumId w:val="24"/>
  </w:num>
  <w:num w:numId="81" w16cid:durableId="390886813">
    <w:abstractNumId w:val="28"/>
  </w:num>
  <w:num w:numId="82" w16cid:durableId="951784577">
    <w:abstractNumId w:val="82"/>
  </w:num>
  <w:num w:numId="83" w16cid:durableId="1197234984">
    <w:abstractNumId w:val="19"/>
  </w:num>
  <w:num w:numId="84" w16cid:durableId="341128640">
    <w:abstractNumId w:val="20"/>
  </w:num>
  <w:num w:numId="85" w16cid:durableId="2095125382">
    <w:abstractNumId w:val="55"/>
  </w:num>
  <w:num w:numId="86" w16cid:durableId="1338457079">
    <w:abstractNumId w:val="2"/>
  </w:num>
  <w:num w:numId="87" w16cid:durableId="1670451309">
    <w:abstractNumId w:val="22"/>
  </w:num>
  <w:num w:numId="88" w16cid:durableId="287321407">
    <w:abstractNumId w:val="4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143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D560F"/>
    <w:rsid w:val="001F7745"/>
    <w:rsid w:val="00220F86"/>
    <w:rsid w:val="002250FD"/>
    <w:rsid w:val="00234E43"/>
    <w:rsid w:val="00235A24"/>
    <w:rsid w:val="0024497E"/>
    <w:rsid w:val="00244ADE"/>
    <w:rsid w:val="00253878"/>
    <w:rsid w:val="00254DC5"/>
    <w:rsid w:val="00257195"/>
    <w:rsid w:val="00257A96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A0FA6"/>
    <w:rsid w:val="002A4AE5"/>
    <w:rsid w:val="002A54EF"/>
    <w:rsid w:val="002B074A"/>
    <w:rsid w:val="002B1E4B"/>
    <w:rsid w:val="002D778E"/>
    <w:rsid w:val="002E04F3"/>
    <w:rsid w:val="002E38EB"/>
    <w:rsid w:val="002E428C"/>
    <w:rsid w:val="002F77DD"/>
    <w:rsid w:val="00310188"/>
    <w:rsid w:val="00315316"/>
    <w:rsid w:val="0031682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F192D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444"/>
    <w:rsid w:val="005F4FCC"/>
    <w:rsid w:val="00603005"/>
    <w:rsid w:val="00606AD7"/>
    <w:rsid w:val="00610FAA"/>
    <w:rsid w:val="00611056"/>
    <w:rsid w:val="006228B4"/>
    <w:rsid w:val="00624AC1"/>
    <w:rsid w:val="00640A2C"/>
    <w:rsid w:val="00640B0A"/>
    <w:rsid w:val="00641C6E"/>
    <w:rsid w:val="00641EA5"/>
    <w:rsid w:val="00643CB2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4DC6"/>
    <w:rsid w:val="00707657"/>
    <w:rsid w:val="00714F9D"/>
    <w:rsid w:val="007228E0"/>
    <w:rsid w:val="007271B9"/>
    <w:rsid w:val="007431D7"/>
    <w:rsid w:val="00744107"/>
    <w:rsid w:val="007474E4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B3152"/>
    <w:rsid w:val="008C16EF"/>
    <w:rsid w:val="008C3125"/>
    <w:rsid w:val="008D45DB"/>
    <w:rsid w:val="008D50EB"/>
    <w:rsid w:val="008E73A6"/>
    <w:rsid w:val="008F5B3F"/>
    <w:rsid w:val="009021C1"/>
    <w:rsid w:val="009057A1"/>
    <w:rsid w:val="00907EC1"/>
    <w:rsid w:val="0091704E"/>
    <w:rsid w:val="0092388E"/>
    <w:rsid w:val="009262F5"/>
    <w:rsid w:val="009349BC"/>
    <w:rsid w:val="009350CF"/>
    <w:rsid w:val="00937C4C"/>
    <w:rsid w:val="00940815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4E3D"/>
    <w:rsid w:val="009D030A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4B87"/>
    <w:rsid w:val="00A5507C"/>
    <w:rsid w:val="00A60BA2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3FA9"/>
    <w:rsid w:val="00AD154D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1E0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0E4D"/>
    <w:rsid w:val="00D829CA"/>
    <w:rsid w:val="00D86872"/>
    <w:rsid w:val="00D86FB4"/>
    <w:rsid w:val="00D90E73"/>
    <w:rsid w:val="00D9299D"/>
    <w:rsid w:val="00D95FEE"/>
    <w:rsid w:val="00DA15A5"/>
    <w:rsid w:val="00DA7218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00D4B"/>
    <w:rsid w:val="00E109C5"/>
    <w:rsid w:val="00E10C26"/>
    <w:rsid w:val="00E12320"/>
    <w:rsid w:val="00E1720A"/>
    <w:rsid w:val="00E174B3"/>
    <w:rsid w:val="00E21727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F02"/>
    <w:rsid w:val="00EA25F2"/>
    <w:rsid w:val="00EA2FFC"/>
    <w:rsid w:val="00EA5667"/>
    <w:rsid w:val="00EA79FB"/>
    <w:rsid w:val="00EB05AB"/>
    <w:rsid w:val="00EB6994"/>
    <w:rsid w:val="00EB76DE"/>
    <w:rsid w:val="00EC4C76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193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</TotalTime>
  <Pages>2</Pages>
  <Words>600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Cegielna Barbara (PSG)</cp:lastModifiedBy>
  <cp:revision>2</cp:revision>
  <cp:lastPrinted>2008-02-25T07:24:00Z</cp:lastPrinted>
  <dcterms:created xsi:type="dcterms:W3CDTF">2026-07-30T08:04:00Z</dcterms:created>
  <dcterms:modified xsi:type="dcterms:W3CDTF">2026-07-30T08:04:00Z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